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E0C88" w14:textId="1D25F2B9" w:rsidR="00BA00AB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PHILIPSON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d.1444)</w:t>
      </w:r>
    </w:p>
    <w:p w14:paraId="53DD7600" w14:textId="12BBE312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Doncaster. Clothier.</w:t>
      </w:r>
    </w:p>
    <w:p w14:paraId="4D02E3D5" w14:textId="02EB485C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43AD11" w14:textId="1A532F23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4008D" w14:textId="036CBF25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May1444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p.129)</w:t>
      </w:r>
    </w:p>
    <w:p w14:paraId="7DED9939" w14:textId="49B80F2B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52ABA31" w14:textId="4335ADE9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DA1C0" w14:textId="0C13485A" w:rsid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CB5313" w14:textId="6EAB5A09" w:rsidR="008910C8" w:rsidRPr="008910C8" w:rsidRDefault="008910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8910C8" w:rsidRPr="008910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96CE5" w14:textId="77777777" w:rsidR="008910C8" w:rsidRDefault="008910C8" w:rsidP="009139A6">
      <w:r>
        <w:separator/>
      </w:r>
    </w:p>
  </w:endnote>
  <w:endnote w:type="continuationSeparator" w:id="0">
    <w:p w14:paraId="6A79BD57" w14:textId="77777777" w:rsidR="008910C8" w:rsidRDefault="008910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557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8D6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E9D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23B645" w14:textId="77777777" w:rsidR="008910C8" w:rsidRDefault="008910C8" w:rsidP="009139A6">
      <w:r>
        <w:separator/>
      </w:r>
    </w:p>
  </w:footnote>
  <w:footnote w:type="continuationSeparator" w:id="0">
    <w:p w14:paraId="0E500F14" w14:textId="77777777" w:rsidR="008910C8" w:rsidRDefault="008910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CAB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F11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87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C8"/>
    <w:rsid w:val="000666E0"/>
    <w:rsid w:val="002510B7"/>
    <w:rsid w:val="005C130B"/>
    <w:rsid w:val="00826F5C"/>
    <w:rsid w:val="008910C8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F6E43"/>
  <w15:chartTrackingRefBased/>
  <w15:docId w15:val="{D04484F0-2307-4D8E-B615-3A98B2BE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2021-03-03T14:00:00Z</dcterms:created>
  <dcterms:modified xsi:type="dcterms:W3CDTF">2021-03-03T14:03:00Z</dcterms:modified>
</cp:coreProperties>
</file>